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FD247" w14:textId="77777777" w:rsidR="00891E57" w:rsidRDefault="00891E57" w:rsidP="00891E57">
      <w:pPr>
        <w:pStyle w:val="NoSpacing"/>
      </w:pPr>
      <w:r>
        <w:rPr>
          <w:u w:val="single"/>
        </w:rPr>
        <w:t>John WHYTEMORE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2F82B05E" w14:textId="77777777" w:rsidR="00891E57" w:rsidRDefault="00891E57" w:rsidP="00891E57">
      <w:pPr>
        <w:pStyle w:val="NoSpacing"/>
      </w:pPr>
    </w:p>
    <w:p w14:paraId="43B4DBAE" w14:textId="77777777" w:rsidR="00891E57" w:rsidRDefault="00891E57" w:rsidP="00891E57">
      <w:pPr>
        <w:pStyle w:val="NoSpacing"/>
      </w:pPr>
    </w:p>
    <w:p w14:paraId="0C5C7606" w14:textId="77777777" w:rsidR="00891E57" w:rsidRDefault="00891E57" w:rsidP="00891E57">
      <w:pPr>
        <w:pStyle w:val="NoSpacing"/>
      </w:pPr>
      <w:r>
        <w:tab/>
        <w:t>1484</w:t>
      </w:r>
      <w:r>
        <w:tab/>
        <w:t>He made a plaint of a breach of the Statute of Labourers against John Langton</w:t>
      </w:r>
    </w:p>
    <w:p w14:paraId="52286AD8" w14:textId="77777777" w:rsidR="00891E57" w:rsidRDefault="00891E57" w:rsidP="00891E57">
      <w:pPr>
        <w:pStyle w:val="NoSpacing"/>
      </w:pPr>
      <w:r>
        <w:tab/>
      </w:r>
      <w:r>
        <w:tab/>
        <w:t xml:space="preserve">of </w:t>
      </w:r>
      <w:proofErr w:type="spellStart"/>
      <w:r>
        <w:t>Navenby</w:t>
      </w:r>
      <w:proofErr w:type="spellEnd"/>
      <w:r>
        <w:t xml:space="preserve">, Lincolnshire(q.v.), and John Sampson of </w:t>
      </w:r>
      <w:proofErr w:type="spellStart"/>
      <w:r>
        <w:t>Navenby</w:t>
      </w:r>
      <w:proofErr w:type="spellEnd"/>
      <w:r>
        <w:t>(q.v.).</w:t>
      </w:r>
    </w:p>
    <w:p w14:paraId="7397AFD1" w14:textId="77777777" w:rsidR="00891E57" w:rsidRDefault="00891E57" w:rsidP="00891E57">
      <w:pPr>
        <w:pStyle w:val="NoSpacing"/>
      </w:pPr>
      <w:r>
        <w:tab/>
      </w:r>
      <w:r>
        <w:tab/>
        <w:t>(</w:t>
      </w:r>
      <w:hyperlink r:id="rId6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1D40CC7B" w14:textId="77777777" w:rsidR="00891E57" w:rsidRDefault="00891E57" w:rsidP="00891E57">
      <w:pPr>
        <w:pStyle w:val="NoSpacing"/>
      </w:pPr>
    </w:p>
    <w:p w14:paraId="59F13F5B" w14:textId="77777777" w:rsidR="00891E57" w:rsidRDefault="00891E57" w:rsidP="00891E57">
      <w:pPr>
        <w:pStyle w:val="NoSpacing"/>
      </w:pPr>
    </w:p>
    <w:p w14:paraId="17187A80" w14:textId="77777777" w:rsidR="00891E57" w:rsidRDefault="00891E57" w:rsidP="00891E57">
      <w:pPr>
        <w:pStyle w:val="NoSpacing"/>
      </w:pPr>
      <w:r>
        <w:t>16 April 2019</w:t>
      </w:r>
    </w:p>
    <w:p w14:paraId="21203E51" w14:textId="77777777" w:rsidR="006B2F86" w:rsidRPr="00E71FC3" w:rsidRDefault="00891E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110BE" w14:textId="77777777" w:rsidR="00891E57" w:rsidRDefault="00891E57" w:rsidP="00E71FC3">
      <w:pPr>
        <w:spacing w:after="0" w:line="240" w:lineRule="auto"/>
      </w:pPr>
      <w:r>
        <w:separator/>
      </w:r>
    </w:p>
  </w:endnote>
  <w:endnote w:type="continuationSeparator" w:id="0">
    <w:p w14:paraId="5D1864F8" w14:textId="77777777" w:rsidR="00891E57" w:rsidRDefault="00891E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F2BE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AAF1D" w14:textId="77777777" w:rsidR="00891E57" w:rsidRDefault="00891E57" w:rsidP="00E71FC3">
      <w:pPr>
        <w:spacing w:after="0" w:line="240" w:lineRule="auto"/>
      </w:pPr>
      <w:r>
        <w:separator/>
      </w:r>
    </w:p>
  </w:footnote>
  <w:footnote w:type="continuationSeparator" w:id="0">
    <w:p w14:paraId="022307D3" w14:textId="77777777" w:rsidR="00891E57" w:rsidRDefault="00891E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E57"/>
    <w:rsid w:val="001A7C09"/>
    <w:rsid w:val="00577BD5"/>
    <w:rsid w:val="00656CBA"/>
    <w:rsid w:val="006A1F77"/>
    <w:rsid w:val="00733BE7"/>
    <w:rsid w:val="00891E5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46C9D"/>
  <w15:chartTrackingRefBased/>
  <w15:docId w15:val="{15A6A1D2-7D77-40CF-8A00-C7B71F32E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91E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2019-04-28T19:04:00Z</dcterms:created>
  <dcterms:modified xsi:type="dcterms:W3CDTF">2019-04-28T19:05:00Z</dcterms:modified>
</cp:coreProperties>
</file>